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2806F" w14:textId="77777777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5AFF7D00" w:rsidR="007537AA" w:rsidRPr="007F233E" w:rsidRDefault="007D4276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</w:t>
            </w:r>
            <w:r w:rsidR="009227AE">
              <w:rPr>
                <w:rFonts w:ascii="Arial" w:hAnsi="Arial" w:cs="Arial"/>
                <w:sz w:val="20"/>
                <w:szCs w:val="22"/>
                <w:lang w:val="en-US"/>
              </w:rPr>
              <w:t>7</w:t>
            </w:r>
            <w:r w:rsidRPr="007D4276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Aug 2021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492BE0B5" w14:textId="61058A6F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05FD31BA" w14:textId="40E30A0E" w:rsidR="009227AE" w:rsidRDefault="00A2351A" w:rsidP="009227A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Minutes and Actions 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>16</w:t>
            </w:r>
            <w:r w:rsidR="0097723E" w:rsidRPr="0097723E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 xml:space="preserve"> Aug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071976">
              <w:rPr>
                <w:b/>
                <w:color w:val="333333"/>
                <w:sz w:val="22"/>
                <w:szCs w:val="22"/>
                <w:lang w:val="en-US"/>
              </w:rPr>
              <w:t xml:space="preserve">#9 </w:t>
            </w:r>
          </w:p>
          <w:p w14:paraId="3358656F" w14:textId="6B3532C3" w:rsidR="00F320AB" w:rsidRPr="007F233E" w:rsidRDefault="00352A1A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AN-SDO2021-0</w:t>
            </w:r>
            <w:r w:rsidR="009227AE">
              <w:rPr>
                <w:b/>
                <w:color w:val="333333"/>
                <w:sz w:val="22"/>
                <w:szCs w:val="22"/>
                <w:lang w:val="en-US"/>
              </w:rPr>
              <w:t>9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650754B6" w:rsidR="00A818C2" w:rsidRPr="007F233E" w:rsidRDefault="0097723E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566CFA">
              <w:rPr>
                <w:rFonts w:ascii="Arial" w:hAnsi="Arial" w:cs="Arial"/>
                <w:sz w:val="20"/>
                <w:szCs w:val="22"/>
                <w:lang w:val="en-US"/>
              </w:rPr>
              <w:t xml:space="preserve">August </w:t>
            </w:r>
            <w:r w:rsidR="00071976" w:rsidRPr="00566CFA">
              <w:rPr>
                <w:rFonts w:ascii="Arial" w:hAnsi="Arial" w:cs="Arial"/>
                <w:sz w:val="20"/>
                <w:szCs w:val="22"/>
                <w:lang w:val="en-US"/>
              </w:rPr>
              <w:t>17</w:t>
            </w:r>
            <w:r w:rsidRPr="00566CFA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 w:rsidRPr="00566CFA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 w:rsidRPr="00566CF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5859DAB0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 w:rsidR="00071976">
              <w:rPr>
                <w:b/>
                <w:sz w:val="20"/>
                <w:lang w:val="en-US"/>
              </w:rPr>
              <w:t>F</w:t>
            </w:r>
            <w:r>
              <w:rPr>
                <w:b/>
                <w:sz w:val="20"/>
                <w:lang w:val="en-US"/>
              </w:rPr>
              <w:t>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39318C11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40F87787" w14:textId="77777777" w:rsidR="00A2351A" w:rsidRDefault="00A2351A" w:rsidP="00A2351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 (AN) Formal Liaison:</w:t>
            </w:r>
          </w:p>
          <w:p w14:paraId="170E4984" w14:textId="77777777" w:rsidR="00A2351A" w:rsidRDefault="00A2351A" w:rsidP="00A2351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Minutes and Actions 16</w:t>
            </w:r>
            <w:r w:rsidRPr="0097723E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Aug 2021 Meeting #9 </w:t>
            </w:r>
          </w:p>
          <w:p w14:paraId="1A270DC5" w14:textId="77777777" w:rsidR="00A2351A" w:rsidRPr="007F233E" w:rsidRDefault="00A2351A" w:rsidP="00A2351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AN-SDO2021-09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3CD739EC" w:rsidR="007537AA" w:rsidRPr="007F233E" w:rsidRDefault="007537A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9B7B67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35FA676" w14:textId="75D53A36" w:rsidR="0040382A" w:rsidRPr="00071976" w:rsidRDefault="009227AE" w:rsidP="00071976">
      <w:pPr>
        <w:pStyle w:val="ListParagraph"/>
        <w:ind w:left="0" w:right="402"/>
        <w:jc w:val="both"/>
        <w:rPr>
          <w:b/>
          <w:bCs/>
        </w:rPr>
      </w:pPr>
      <w:r w:rsidRPr="00071976">
        <w:rPr>
          <w:b/>
          <w:bCs/>
          <w:sz w:val="22"/>
          <w:szCs w:val="22"/>
        </w:rPr>
        <w:t>Minu</w:t>
      </w:r>
      <w:r w:rsidR="00071976" w:rsidRPr="00071976">
        <w:rPr>
          <w:b/>
          <w:bCs/>
          <w:sz w:val="22"/>
          <w:szCs w:val="22"/>
        </w:rPr>
        <w:t>t</w:t>
      </w:r>
      <w:r w:rsidRPr="00071976">
        <w:rPr>
          <w:b/>
          <w:bCs/>
          <w:sz w:val="22"/>
          <w:szCs w:val="22"/>
        </w:rPr>
        <w:t>e</w:t>
      </w:r>
      <w:r w:rsidR="00071976" w:rsidRPr="00071976">
        <w:rPr>
          <w:b/>
          <w:bCs/>
          <w:sz w:val="22"/>
          <w:szCs w:val="22"/>
        </w:rPr>
        <w:t>s</w:t>
      </w:r>
      <w:r w:rsidRPr="00071976">
        <w:rPr>
          <w:b/>
          <w:bCs/>
          <w:sz w:val="22"/>
          <w:szCs w:val="22"/>
        </w:rPr>
        <w:t xml:space="preserve"> of the </w:t>
      </w:r>
      <w:r w:rsidR="00071976" w:rsidRPr="00071976">
        <w:rPr>
          <w:b/>
          <w:bCs/>
          <w:sz w:val="22"/>
          <w:szCs w:val="22"/>
        </w:rPr>
        <w:t xml:space="preserve">MSDO Formal </w:t>
      </w:r>
      <w:r w:rsidR="00A63ED0">
        <w:rPr>
          <w:b/>
          <w:bCs/>
          <w:sz w:val="22"/>
          <w:szCs w:val="22"/>
        </w:rPr>
        <w:t>M</w:t>
      </w:r>
      <w:r w:rsidR="00071976" w:rsidRPr="00071976">
        <w:rPr>
          <w:b/>
          <w:bCs/>
          <w:sz w:val="22"/>
          <w:szCs w:val="22"/>
        </w:rPr>
        <w:t xml:space="preserve">eeting #9 held on: </w:t>
      </w:r>
      <w:r w:rsidR="0097723E" w:rsidRPr="00071976">
        <w:rPr>
          <w:b/>
          <w:bCs/>
        </w:rPr>
        <w:t>16</w:t>
      </w:r>
      <w:r w:rsidR="0097723E" w:rsidRPr="00071976">
        <w:rPr>
          <w:b/>
          <w:bCs/>
          <w:vertAlign w:val="superscript"/>
        </w:rPr>
        <w:t>th</w:t>
      </w:r>
      <w:r w:rsidR="0097723E" w:rsidRPr="00071976">
        <w:rPr>
          <w:b/>
          <w:bCs/>
        </w:rPr>
        <w:t xml:space="preserve"> August</w:t>
      </w:r>
      <w:r w:rsidR="0040382A" w:rsidRPr="00071976">
        <w:rPr>
          <w:b/>
          <w:bCs/>
        </w:rPr>
        <w:t xml:space="preserve"> </w:t>
      </w:r>
      <w:r w:rsidR="0097723E" w:rsidRPr="00071976">
        <w:rPr>
          <w:b/>
          <w:bCs/>
        </w:rPr>
        <w:t>20221</w:t>
      </w:r>
      <w:r w:rsidR="00BC0E4F">
        <w:rPr>
          <w:b/>
          <w:bCs/>
        </w:rPr>
        <w:t xml:space="preserve"> </w:t>
      </w:r>
      <w:r w:rsidR="0040382A" w:rsidRPr="00071976">
        <w:rPr>
          <w:b/>
          <w:bCs/>
        </w:rPr>
        <w:t>14:00 BST</w:t>
      </w:r>
      <w:r w:rsidR="00E92088" w:rsidRPr="00071976">
        <w:rPr>
          <w:b/>
          <w:bCs/>
        </w:rPr>
        <w:t>,</w:t>
      </w:r>
      <w:r w:rsidR="0040382A" w:rsidRPr="00071976">
        <w:rPr>
          <w:b/>
          <w:bCs/>
        </w:rPr>
        <w:t xml:space="preserve"> 15:00 CET </w:t>
      </w:r>
    </w:p>
    <w:p w14:paraId="16340439" w14:textId="7F513643" w:rsidR="00071976" w:rsidRPr="00071976" w:rsidRDefault="00071976" w:rsidP="005A5E74">
      <w:pPr>
        <w:pStyle w:val="Heading2"/>
        <w:numPr>
          <w:ilvl w:val="0"/>
          <w:numId w:val="0"/>
        </w:numPr>
      </w:pPr>
      <w:r w:rsidRPr="00071976">
        <w:t>Location of minutes and recording</w:t>
      </w:r>
    </w:p>
    <w:p w14:paraId="6571C1AD" w14:textId="68A81A94" w:rsidR="00C62D74" w:rsidRDefault="00071976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The meeting minutes </w:t>
      </w:r>
      <w:r w:rsidR="00A63ED0">
        <w:rPr>
          <w:b w:val="0"/>
          <w:bCs/>
        </w:rPr>
        <w:t xml:space="preserve">and recording </w:t>
      </w:r>
      <w:r>
        <w:rPr>
          <w:b w:val="0"/>
          <w:bCs/>
        </w:rPr>
        <w:t>are locat</w:t>
      </w:r>
      <w:r w:rsidR="00A63ED0">
        <w:rPr>
          <w:b w:val="0"/>
          <w:bCs/>
        </w:rPr>
        <w:t>ed</w:t>
      </w:r>
      <w:r>
        <w:rPr>
          <w:b w:val="0"/>
          <w:bCs/>
        </w:rPr>
        <w:t xml:space="preserve"> on the shared w</w:t>
      </w:r>
      <w:r w:rsidR="00A2351A">
        <w:rPr>
          <w:b w:val="0"/>
          <w:bCs/>
        </w:rPr>
        <w:t>o</w:t>
      </w:r>
      <w:r>
        <w:rPr>
          <w:b w:val="0"/>
          <w:bCs/>
        </w:rPr>
        <w:t xml:space="preserve">rk space </w:t>
      </w:r>
    </w:p>
    <w:p w14:paraId="7295B2BC" w14:textId="6467055B" w:rsidR="00071976" w:rsidRDefault="009B7B67" w:rsidP="005A5E74">
      <w:pPr>
        <w:pStyle w:val="Heading2"/>
        <w:numPr>
          <w:ilvl w:val="0"/>
          <w:numId w:val="0"/>
        </w:numPr>
      </w:pPr>
      <w:hyperlink r:id="rId11" w:tooltip="AN-SDO Collaboration" w:history="1">
        <w:r w:rsidR="00C62D74">
          <w:rPr>
            <w:rStyle w:val="Hyperlink"/>
            <w:rFonts w:ascii="Segoe UI" w:hAnsi="Segoe UI" w:cs="Segoe UI"/>
            <w:color w:val="133595"/>
            <w:sz w:val="21"/>
            <w:szCs w:val="21"/>
            <w:shd w:val="clear" w:color="auto" w:fill="F4F5F7"/>
          </w:rPr>
          <w:t>AN-SDO Collaboration</w:t>
        </w:r>
      </w:hyperlink>
      <w:r w:rsidR="00071976">
        <w:rPr>
          <w:b w:val="0"/>
          <w:bCs/>
        </w:rPr>
        <w:t xml:space="preserve"> at</w:t>
      </w:r>
      <w:r w:rsidR="00A2351A">
        <w:rPr>
          <w:b w:val="0"/>
          <w:bCs/>
        </w:rPr>
        <w:t xml:space="preserve">: </w:t>
      </w:r>
      <w:hyperlink r:id="rId12" w:history="1">
        <w:r w:rsidR="00071976">
          <w:rPr>
            <w:rStyle w:val="Hyperlink"/>
          </w:rPr>
          <w:t xml:space="preserve">2021-08-16 M-SDO AN Formal Liaison Meeting notes #9 </w:t>
        </w:r>
      </w:hyperlink>
    </w:p>
    <w:p w14:paraId="39B3BBAD" w14:textId="1B2FE1F1" w:rsidR="00A2351A" w:rsidRDefault="00071976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C62D74">
        <w:rPr>
          <w:b w:val="0"/>
          <w:bCs/>
        </w:rPr>
        <w:t xml:space="preserve">And attached </w:t>
      </w:r>
      <w:r w:rsidR="00A2351A">
        <w:rPr>
          <w:b w:val="0"/>
          <w:bCs/>
        </w:rPr>
        <w:t xml:space="preserve">below as embedded file below </w:t>
      </w:r>
      <w:r w:rsidRPr="00C62D74">
        <w:rPr>
          <w:b w:val="0"/>
          <w:bCs/>
        </w:rPr>
        <w:t>for convenience</w:t>
      </w:r>
      <w:r w:rsidR="00A2351A">
        <w:rPr>
          <w:b w:val="0"/>
          <w:bCs/>
        </w:rPr>
        <w:t>:</w:t>
      </w:r>
    </w:p>
    <w:bookmarkStart w:id="4" w:name="_MON_1690739269"/>
    <w:bookmarkEnd w:id="4"/>
    <w:p w14:paraId="549D99D0" w14:textId="31D7A366" w:rsidR="00071976" w:rsidRDefault="009B7B67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9B7B67">
        <w:rPr>
          <w:b w:val="0"/>
          <w:bCs/>
          <w:noProof/>
        </w:rPr>
        <w:object w:dxaOrig="1473" w:dyaOrig="972" w14:anchorId="38A43D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9pt;height:48.65pt;mso-width-percent:0;mso-height-percent:0;mso-width-percent:0;mso-height-percent:0" o:ole="">
            <v:imagedata r:id="rId13" o:title=""/>
          </v:shape>
          <o:OLEObject Type="Embed" ProgID="Word.Document.12" ShapeID="_x0000_i1025" DrawAspect="Icon" ObjectID="_1690738440" r:id="rId14">
            <o:FieldCodes>\s</o:FieldCodes>
          </o:OLEObject>
        </w:object>
      </w:r>
      <w:r w:rsidR="00071976" w:rsidRPr="00C62D74">
        <w:rPr>
          <w:b w:val="0"/>
          <w:bCs/>
        </w:rPr>
        <w:t xml:space="preserve"> </w:t>
      </w:r>
    </w:p>
    <w:p w14:paraId="2A168A56" w14:textId="10CE2367" w:rsidR="00C62D74" w:rsidRPr="00A2351A" w:rsidRDefault="00C62D74" w:rsidP="00C62D74">
      <w:pPr>
        <w:rPr>
          <w:b/>
          <w:bCs/>
        </w:rPr>
      </w:pPr>
      <w:r w:rsidRPr="00A2351A">
        <w:rPr>
          <w:b/>
          <w:bCs/>
        </w:rPr>
        <w:t>Actions Arising</w:t>
      </w:r>
    </w:p>
    <w:p w14:paraId="1054DFA4" w14:textId="6E21D39C" w:rsidR="00C62D74" w:rsidRPr="00C62D74" w:rsidRDefault="00C62D74" w:rsidP="00C62D74">
      <w:pPr>
        <w:numPr>
          <w:ilvl w:val="0"/>
          <w:numId w:val="30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30"/>
        <w:ind w:left="390"/>
        <w:textAlignment w:val="auto"/>
        <w:rPr>
          <w:rFonts w:ascii="Segoe UI" w:hAnsi="Segoe UI" w:cs="Segoe UI"/>
          <w:b/>
          <w:bCs/>
          <w:color w:val="172B4D"/>
          <w:sz w:val="21"/>
          <w:szCs w:val="21"/>
        </w:rPr>
      </w:pPr>
      <w:r w:rsidRPr="00C62D74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AP </w:t>
      </w:r>
      <w:hyperlink r:id="rId15" w:history="1">
        <w:r w:rsidRPr="00A63ED0">
          <w:rPr>
            <w:rStyle w:val="Strong"/>
            <w:rFonts w:asciiTheme="minorHAnsi" w:hAnsiTheme="minorHAnsi" w:cstheme="minorHAnsi"/>
            <w:b w:val="0"/>
            <w:bCs w:val="0"/>
            <w:color w:val="172B4D"/>
          </w:rPr>
          <w:t>Dave Milham</w:t>
        </w:r>
      </w:hyperlink>
      <w:r w:rsidRPr="00C62D74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 will send out letter of invitation to the Formal SDO</w:t>
      </w:r>
      <w:r w:rsidR="00A2351A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 xml:space="preserve"> </w:t>
      </w:r>
      <w:r w:rsidRPr="00C62D74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representative</w:t>
      </w:r>
      <w:r w:rsidR="00A2351A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 xml:space="preserve"> </w:t>
      </w:r>
      <w:r w:rsidRPr="00C62D74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for the legal representatives meeting</w:t>
      </w:r>
      <w:r w:rsidR="00A2351A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.</w:t>
      </w:r>
    </w:p>
    <w:p w14:paraId="231441BD" w14:textId="77777777" w:rsidR="00C62D74" w:rsidRPr="00C62D74" w:rsidRDefault="00C62D74" w:rsidP="00C62D74">
      <w:pPr>
        <w:numPr>
          <w:ilvl w:val="0"/>
          <w:numId w:val="30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30"/>
        <w:ind w:left="390"/>
        <w:textAlignment w:val="auto"/>
        <w:rPr>
          <w:rFonts w:ascii="Segoe UI" w:hAnsi="Segoe UI" w:cs="Segoe UI"/>
          <w:b/>
          <w:bCs/>
          <w:color w:val="172B4D"/>
          <w:sz w:val="21"/>
          <w:szCs w:val="21"/>
        </w:rPr>
      </w:pPr>
      <w:r w:rsidRPr="00C62D74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AP ALL SDO to ensure that the </w:t>
      </w:r>
      <w:hyperlink r:id="rId16" w:history="1">
        <w:r w:rsidRPr="00C62D74"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</w:rPr>
          <w:t>Topic / SDO Matrix </w:t>
        </w:r>
      </w:hyperlink>
      <w:r w:rsidRPr="00C62D74">
        <w:rPr>
          <w:rStyle w:val="Strong"/>
          <w:rFonts w:ascii="Segoe UI" w:hAnsi="Segoe UI" w:cs="Segoe UI"/>
          <w:b w:val="0"/>
          <w:bCs w:val="0"/>
          <w:color w:val="172B4D"/>
          <w:sz w:val="21"/>
          <w:szCs w:val="21"/>
        </w:rPr>
        <w:t> is updated for AN Levels material by end August.</w:t>
      </w:r>
    </w:p>
    <w:p w14:paraId="1FED4DAF" w14:textId="77777777" w:rsidR="00A2351A" w:rsidRDefault="00A2351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734DD5CE" w14:textId="26081A7F" w:rsidR="00071976" w:rsidRDefault="00C62D74" w:rsidP="005A5E74">
      <w:pPr>
        <w:pStyle w:val="Heading2"/>
        <w:numPr>
          <w:ilvl w:val="0"/>
          <w:numId w:val="0"/>
        </w:numPr>
      </w:pPr>
      <w:r>
        <w:lastRenderedPageBreak/>
        <w:t>Changes to meeting</w:t>
      </w:r>
      <w:r w:rsidR="00A2351A">
        <w:t xml:space="preserve"> Schedule</w:t>
      </w:r>
    </w:p>
    <w:p w14:paraId="36ECC2E7" w14:textId="6F691D0D" w:rsidR="00C62D74" w:rsidRDefault="00A2351A" w:rsidP="00C62D74">
      <w:r>
        <w:t xml:space="preserve">Meeting schedules </w:t>
      </w:r>
      <w:r w:rsidR="00C62D74">
        <w:t xml:space="preserve">are updated at </w:t>
      </w:r>
      <w:hyperlink r:id="rId17" w:history="1">
        <w:r w:rsidR="00C62D74">
          <w:rPr>
            <w:rStyle w:val="Hyperlink"/>
          </w:rPr>
          <w:t xml:space="preserve">Multi-SDO AN Meeting Schedules </w:t>
        </w:r>
      </w:hyperlink>
    </w:p>
    <w:p w14:paraId="735BD281" w14:textId="2E8C758F" w:rsidR="00C62D74" w:rsidRDefault="00C62D74" w:rsidP="00C62D74">
      <w:r>
        <w:t>Main changes are</w:t>
      </w:r>
      <w:r w:rsidR="00A2351A">
        <w:t>:</w:t>
      </w:r>
    </w:p>
    <w:p w14:paraId="59EA6FAF" w14:textId="78964F58" w:rsidR="00C62D74" w:rsidRDefault="00C62D74" w:rsidP="00C62D74">
      <w:pPr>
        <w:pStyle w:val="ListParagraph"/>
        <w:numPr>
          <w:ilvl w:val="0"/>
          <w:numId w:val="31"/>
        </w:numPr>
      </w:pPr>
      <w:r>
        <w:t xml:space="preserve">Meeting of legal representative to be scheduled in first of second week of Sept to discussion IPR </w:t>
      </w:r>
      <w:r w:rsidR="004770F1">
        <w:t>licensing</w:t>
      </w:r>
      <w:r>
        <w:t xml:space="preserve"> of White papers / reports</w:t>
      </w:r>
      <w:r w:rsidR="00A2351A">
        <w:t xml:space="preserve"> will be communication in separate liaison</w:t>
      </w:r>
    </w:p>
    <w:p w14:paraId="309AB0E3" w14:textId="59B85758" w:rsidR="00A2351A" w:rsidRPr="00C62D74" w:rsidRDefault="00A2351A" w:rsidP="00C62D74">
      <w:pPr>
        <w:pStyle w:val="ListParagraph"/>
        <w:numPr>
          <w:ilvl w:val="0"/>
          <w:numId w:val="31"/>
        </w:numPr>
      </w:pPr>
      <w:r>
        <w:t>Rescheduled meeting of 18</w:t>
      </w:r>
      <w:r w:rsidRPr="00A2351A">
        <w:rPr>
          <w:vertAlign w:val="superscript"/>
        </w:rPr>
        <w:t>th</w:t>
      </w:r>
      <w:r>
        <w:t xml:space="preserve"> Oct 2021</w:t>
      </w:r>
      <w:r w:rsidR="00566CFA">
        <w:t xml:space="preserve"> </w:t>
      </w:r>
      <w:r>
        <w:t>to 4</w:t>
      </w:r>
      <w:r w:rsidRPr="00A2351A">
        <w:rPr>
          <w:vertAlign w:val="superscript"/>
        </w:rPr>
        <w:t>th</w:t>
      </w:r>
      <w:r>
        <w:t xml:space="preserve"> October 2021 to avoid clash with 3GPP meeting</w:t>
      </w:r>
    </w:p>
    <w:p w14:paraId="71627F0E" w14:textId="52508047" w:rsidR="00851546" w:rsidRDefault="00A2351A" w:rsidP="00A2351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t>See Annex B</w:t>
      </w: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154469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</w:p>
    <w:p w14:paraId="7EAD80BC" w14:textId="77777777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230E03F3" w14:textId="34A6D105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proofErr w:type="gramStart"/>
      <w:r>
        <w:rPr>
          <w:rFonts w:asciiTheme="minorHAnsi" w:hAnsiTheme="minorHAnsi" w:cstheme="minorBidi"/>
        </w:rPr>
        <w:t>Also</w:t>
      </w:r>
      <w:proofErr w:type="gramEnd"/>
      <w:r>
        <w:rPr>
          <w:rFonts w:asciiTheme="minorHAnsi" w:hAnsiTheme="minorHAnsi" w:cstheme="minorBidi"/>
        </w:rPr>
        <w:t xml:space="preserve"> at </w:t>
      </w:r>
      <w:hyperlink r:id="rId18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DBA8ACB" w14:textId="77777777" w:rsidR="0040382A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CGavilanes@gsma.com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86B5334" w14:textId="77777777" w:rsidR="0040382A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Zarri@gsma.com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NGNM</w:t>
      </w:r>
    </w:p>
    <w:p w14:paraId="398C65CB" w14:textId="77777777" w:rsidR="0040382A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9227A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9227A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9227A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9227AE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9227AE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9227AE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9227AE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9227AE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9227A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9227A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13666D75" w14:textId="77777777" w:rsidR="002E5F4C" w:rsidRDefault="002E5F4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lang w:val="en-US"/>
        </w:rPr>
      </w:pPr>
      <w:r>
        <w:rPr>
          <w:lang w:val="en-US"/>
        </w:rPr>
        <w:t xml:space="preserve">Mr. Zhao </w:t>
      </w:r>
      <w:proofErr w:type="spellStart"/>
      <w:r>
        <w:rPr>
          <w:lang w:val="en-US"/>
        </w:rPr>
        <w:t>Shizhuo</w:t>
      </w:r>
      <w:proofErr w:type="spellEnd"/>
      <w:r>
        <w:rPr>
          <w:lang w:val="en-US"/>
        </w:rPr>
        <w:t xml:space="preserve"> (</w:t>
      </w:r>
      <w:hyperlink r:id="rId33" w:history="1">
        <w:r>
          <w:rPr>
            <w:rStyle w:val="Hyperlink"/>
            <w:lang w:val="en-US"/>
          </w:rPr>
          <w:t>zhaosz@ccsa.org.cn</w:t>
        </w:r>
      </w:hyperlink>
    </w:p>
    <w:p w14:paraId="3D2D735D" w14:textId="41FC9ED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4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lmmeng@bupt.edu.cn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13AF7BF2" w14:textId="7777777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5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wjli@bupt.edu.cn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4E32BF7E" w14:textId="7777777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6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zhangdehua@caict.ac.cn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0BE910AE" w14:textId="7777777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7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liuyang@ccsa.org.cn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073196C4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IEEE</w:t>
      </w:r>
    </w:p>
    <w:p w14:paraId="14718F7C" w14:textId="7777777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8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m.borst@ieee.org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639A36F3" w14:textId="185A26D6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ran4chap@yahoo.com</w:t>
        </w:r>
      </w:hyperlink>
    </w:p>
    <w:p w14:paraId="3E608FC9" w14:textId="77777777" w:rsidR="00E11032" w:rsidRPr="002E5F4C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</w:rPr>
      </w:pPr>
      <w:r w:rsidRPr="002E5F4C">
        <w:rPr>
          <w:rStyle w:val="Hyperlink"/>
          <w:rFonts w:ascii="Segoe UI" w:hAnsi="Segoe UI" w:cs="Segoe UI"/>
          <w:color w:val="133595"/>
          <w:sz w:val="21"/>
          <w:szCs w:val="21"/>
        </w:rPr>
        <w:t>Muslim.Elkotob@vodafone.com</w:t>
      </w:r>
    </w:p>
    <w:p w14:paraId="2E3AFD3E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IETF</w:t>
      </w:r>
    </w:p>
    <w:p w14:paraId="2811FBC2" w14:textId="7777777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0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tte@cs.fau.de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54F3F8D9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ITU-T</w:t>
      </w:r>
    </w:p>
    <w:p w14:paraId="2E9E7F97" w14:textId="7777777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1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leon.wong@rakuten.com</w:t>
        </w:r>
      </w:hyperlink>
    </w:p>
    <w:p w14:paraId="119186C5" w14:textId="7777777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2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tsbfgan@itu.int</w:t>
        </w:r>
      </w:hyperlink>
    </w:p>
    <w:p w14:paraId="16EBEEEA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TM Forum</w:t>
      </w:r>
    </w:p>
    <w:p w14:paraId="1DC3918B" w14:textId="1261A508" w:rsidR="00237EF4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3" w:history="1">
        <w:r w:rsidR="00237EF4" w:rsidRPr="002E5F4C">
          <w:rPr>
            <w:rStyle w:val="Hyperlink"/>
            <w:rFonts w:ascii="Segoe UI" w:hAnsi="Segoe UI" w:cs="Segoe UI"/>
            <w:sz w:val="21"/>
            <w:szCs w:val="21"/>
          </w:rPr>
          <w:t>aboasman@tmforum.org</w:t>
        </w:r>
      </w:hyperlink>
    </w:p>
    <w:p w14:paraId="74393516" w14:textId="510DE97F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dong.sun@futurewei.com</w:t>
        </w:r>
      </w:hyperlink>
    </w:p>
    <w:p w14:paraId="51B68208" w14:textId="7777777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kevin.mcdonnell@huawei.com</w:t>
        </w:r>
      </w:hyperlink>
    </w:p>
    <w:p w14:paraId="61A73C41" w14:textId="7777777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6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Yuval.Stein@teoco.com</w:t>
        </w:r>
      </w:hyperlink>
    </w:p>
    <w:p w14:paraId="67BF7129" w14:textId="7777777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7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luigi.licciardi@huawei.com</w:t>
        </w:r>
      </w:hyperlink>
    </w:p>
    <w:p w14:paraId="36653326" w14:textId="7777777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8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dmilham@tmforum.org</w:t>
        </w:r>
      </w:hyperlink>
    </w:p>
    <w:p w14:paraId="6367F8F1" w14:textId="77777777" w:rsidR="0040382A" w:rsidRPr="002E5F4C" w:rsidRDefault="009B7B67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9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nakamura.takayuki@nttcom.co.jp</w:t>
        </w:r>
      </w:hyperlink>
    </w:p>
    <w:p w14:paraId="7904A281" w14:textId="37248D2C" w:rsidR="00255277" w:rsidRDefault="009B7B67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5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4"/>
        <w:gridCol w:w="3910"/>
        <w:gridCol w:w="4317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4770F1" w14:paraId="21A02B5B" w14:textId="77777777" w:rsidTr="004770F1">
        <w:tblPrEx>
          <w:shd w:val="clear" w:color="auto" w:fill="FFFFFF"/>
        </w:tblPrEx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119D21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#9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C5BA15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16-Aug-2021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br/>
              <w:t>Rescheduled from 23-Aug-2021)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8068DB" w14:textId="77777777" w:rsidR="004770F1" w:rsidRDefault="004770F1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Minutes at</w:t>
            </w:r>
          </w:p>
          <w:p w14:paraId="7D43805B" w14:textId="77777777" w:rsidR="004770F1" w:rsidRDefault="009B7B6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hyperlink r:id="rId51" w:history="1">
              <w:r w:rsidR="004770F1">
                <w:rPr>
                  <w:rStyle w:val="Hyperlink"/>
                  <w:rFonts w:ascii="Segoe UI" w:hAnsi="Segoe UI" w:cs="Segoe UI"/>
                  <w:color w:val="133595"/>
                  <w:sz w:val="21"/>
                  <w:szCs w:val="21"/>
                </w:rPr>
                <w:t>2021-08-16 M-SDO AN Formal Liaison Meeting notes #9</w:t>
              </w:r>
            </w:hyperlink>
          </w:p>
        </w:tc>
      </w:tr>
      <w:tr w:rsidR="004770F1" w14:paraId="23483974" w14:textId="77777777" w:rsidTr="004770F1">
        <w:tblPrEx>
          <w:shd w:val="clear" w:color="auto" w:fill="FFFFFF"/>
        </w:tblPrEx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AC051F" w14:textId="77777777" w:rsidR="004770F1" w:rsidRDefault="004770F1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NEW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A4D3F8B" w14:textId="77777777" w:rsidR="004770F1" w:rsidRDefault="004770F1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First or second week of September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08B83B3" w14:textId="77777777" w:rsidR="004770F1" w:rsidRDefault="004770F1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Legal representatives IPR discussion</w:t>
            </w:r>
          </w:p>
        </w:tc>
      </w:tr>
      <w:tr w:rsidR="004770F1" w14:paraId="487A5D67" w14:textId="77777777" w:rsidTr="004770F1">
        <w:tblPrEx>
          <w:shd w:val="clear" w:color="auto" w:fill="FFFFFF"/>
        </w:tblPrEx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4D0DF4C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C133D5F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4-Oct 2021</w:t>
            </w:r>
          </w:p>
          <w:p w14:paraId="092672C1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proofErr w:type="gramStart"/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( rescheduled</w:t>
            </w:r>
            <w:proofErr w:type="gramEnd"/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from 18-Oct-2021 to accommodate 3GPP)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0D18BA" w14:textId="7556117C" w:rsidR="004770F1" w:rsidRDefault="004770F1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Northern Hemisphere Daylight Saving finishes Sun 31 Oct 2021</w:t>
            </w:r>
          </w:p>
        </w:tc>
      </w:tr>
      <w:tr w:rsidR="004770F1" w14:paraId="5FCB84E6" w14:textId="77777777" w:rsidTr="004770F1">
        <w:tblPrEx>
          <w:shd w:val="clear" w:color="auto" w:fill="FFFFFF"/>
        </w:tblPrEx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95E1D59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A98AC82" w14:textId="77777777" w:rsidR="004770F1" w:rsidRDefault="004770F1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E1ED483" w14:textId="77777777" w:rsidR="004770F1" w:rsidRDefault="004770F1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6613742C" w14:textId="0499FFB6" w:rsidR="00E34572" w:rsidRDefault="00A2351A" w:rsidP="00A2351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t xml:space="preserve"> </w:t>
      </w: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2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3ED4F" w14:textId="77777777" w:rsidR="009B7B67" w:rsidRDefault="009B7B67">
      <w:r>
        <w:separator/>
      </w:r>
    </w:p>
  </w:endnote>
  <w:endnote w:type="continuationSeparator" w:id="0">
    <w:p w14:paraId="71C92132" w14:textId="77777777" w:rsidR="009B7B67" w:rsidRDefault="009B7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7F334" w14:textId="77777777" w:rsidR="009B7B67" w:rsidRDefault="009B7B67">
      <w:r>
        <w:separator/>
      </w:r>
    </w:p>
  </w:footnote>
  <w:footnote w:type="continuationSeparator" w:id="0">
    <w:p w14:paraId="69FC805C" w14:textId="77777777" w:rsidR="009B7B67" w:rsidRDefault="009B7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558D5"/>
    <w:multiLevelType w:val="multilevel"/>
    <w:tmpl w:val="51A2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8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E67E34"/>
    <w:multiLevelType w:val="hybridMultilevel"/>
    <w:tmpl w:val="EB662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4"/>
  </w:num>
  <w:num w:numId="7">
    <w:abstractNumId w:val="14"/>
  </w:num>
  <w:num w:numId="8">
    <w:abstractNumId w:val="17"/>
  </w:num>
  <w:num w:numId="9">
    <w:abstractNumId w:val="3"/>
  </w:num>
  <w:num w:numId="10">
    <w:abstractNumId w:val="10"/>
  </w:num>
  <w:num w:numId="11">
    <w:abstractNumId w:val="20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"/>
  </w:num>
  <w:num w:numId="17">
    <w:abstractNumId w:val="22"/>
  </w:num>
  <w:num w:numId="18">
    <w:abstractNumId w:val="6"/>
  </w:num>
  <w:num w:numId="19">
    <w:abstractNumId w:val="8"/>
  </w:num>
  <w:num w:numId="20">
    <w:abstractNumId w:val="12"/>
  </w:num>
  <w:num w:numId="21">
    <w:abstractNumId w:val="26"/>
  </w:num>
  <w:num w:numId="22">
    <w:abstractNumId w:val="7"/>
  </w:num>
  <w:num w:numId="23">
    <w:abstractNumId w:val="4"/>
  </w:num>
  <w:num w:numId="24">
    <w:abstractNumId w:val="15"/>
  </w:num>
  <w:num w:numId="25">
    <w:abstractNumId w:val="18"/>
  </w:num>
  <w:num w:numId="26">
    <w:abstractNumId w:val="21"/>
  </w:num>
  <w:num w:numId="27">
    <w:abstractNumId w:val="19"/>
  </w:num>
  <w:num w:numId="28">
    <w:abstractNumId w:val="5"/>
  </w:num>
  <w:num w:numId="29">
    <w:abstractNumId w:val="25"/>
  </w:num>
  <w:num w:numId="30">
    <w:abstractNumId w:val="1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71976"/>
    <w:rsid w:val="00097578"/>
    <w:rsid w:val="00097B2F"/>
    <w:rsid w:val="000A6868"/>
    <w:rsid w:val="000A68DF"/>
    <w:rsid w:val="000B55BE"/>
    <w:rsid w:val="000D6518"/>
    <w:rsid w:val="000F178E"/>
    <w:rsid w:val="001234CE"/>
    <w:rsid w:val="00154D80"/>
    <w:rsid w:val="00157C5D"/>
    <w:rsid w:val="0016112D"/>
    <w:rsid w:val="0016482D"/>
    <w:rsid w:val="00165093"/>
    <w:rsid w:val="00170049"/>
    <w:rsid w:val="00170BB8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E5F4C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0F1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66CFA"/>
    <w:rsid w:val="00590E5E"/>
    <w:rsid w:val="00593C45"/>
    <w:rsid w:val="005A5E74"/>
    <w:rsid w:val="005A7400"/>
    <w:rsid w:val="005B1142"/>
    <w:rsid w:val="005C71F6"/>
    <w:rsid w:val="005E321B"/>
    <w:rsid w:val="005E5BCC"/>
    <w:rsid w:val="005E76FE"/>
    <w:rsid w:val="005F0213"/>
    <w:rsid w:val="005F6861"/>
    <w:rsid w:val="00605973"/>
    <w:rsid w:val="006276E0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AB8"/>
    <w:rsid w:val="008A6FFE"/>
    <w:rsid w:val="008B24D6"/>
    <w:rsid w:val="008B4867"/>
    <w:rsid w:val="008B5E76"/>
    <w:rsid w:val="008E3D05"/>
    <w:rsid w:val="008E775A"/>
    <w:rsid w:val="009012C0"/>
    <w:rsid w:val="009019FA"/>
    <w:rsid w:val="00907EB4"/>
    <w:rsid w:val="009227AE"/>
    <w:rsid w:val="0092547E"/>
    <w:rsid w:val="00935297"/>
    <w:rsid w:val="00935475"/>
    <w:rsid w:val="00953864"/>
    <w:rsid w:val="00964BAE"/>
    <w:rsid w:val="009655BA"/>
    <w:rsid w:val="0097723E"/>
    <w:rsid w:val="00977E5F"/>
    <w:rsid w:val="00981B33"/>
    <w:rsid w:val="00982313"/>
    <w:rsid w:val="00990687"/>
    <w:rsid w:val="009A58E8"/>
    <w:rsid w:val="009B63F3"/>
    <w:rsid w:val="009B7B67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2351A"/>
    <w:rsid w:val="00A3040A"/>
    <w:rsid w:val="00A31707"/>
    <w:rsid w:val="00A35E26"/>
    <w:rsid w:val="00A417EE"/>
    <w:rsid w:val="00A63ED0"/>
    <w:rsid w:val="00A643AC"/>
    <w:rsid w:val="00A704B3"/>
    <w:rsid w:val="00A70FDF"/>
    <w:rsid w:val="00A76B45"/>
    <w:rsid w:val="00A818C2"/>
    <w:rsid w:val="00AB00C1"/>
    <w:rsid w:val="00AC3A1B"/>
    <w:rsid w:val="00AC6F6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B4158"/>
    <w:rsid w:val="00BC0E4F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62D74"/>
    <w:rsid w:val="00C71B13"/>
    <w:rsid w:val="00C759DB"/>
    <w:rsid w:val="00C76902"/>
    <w:rsid w:val="00CA0373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F1111"/>
    <w:rsid w:val="00DF167B"/>
    <w:rsid w:val="00DF4E7E"/>
    <w:rsid w:val="00E02051"/>
    <w:rsid w:val="00E05B5D"/>
    <w:rsid w:val="00E11032"/>
    <w:rsid w:val="00E34572"/>
    <w:rsid w:val="00E37C4A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5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hyperlink" Target="https://projects.tmforum.org/wiki/display/ASC/Formal+SDO+Liaison+Contacts+List?src=contextnavpagetreemode" TargetMode="External"/><Relationship Id="rId26" Type="http://schemas.openxmlformats.org/officeDocument/2006/relationships/hyperlink" Target="mailto:klaus.moschner@ngmn.org" TargetMode="External"/><Relationship Id="rId39" Type="http://schemas.openxmlformats.org/officeDocument/2006/relationships/hyperlink" Target="mailto:ran4chap@yahoo.com" TargetMode="External"/><Relationship Id="rId21" Type="http://schemas.openxmlformats.org/officeDocument/2006/relationships/hyperlink" Target="mailto:HCalvert@gsma.com" TargetMode="External"/><Relationship Id="rId34" Type="http://schemas.openxmlformats.org/officeDocument/2006/relationships/hyperlink" Target="mailto:lmmeng@bupt.edu.cn" TargetMode="External"/><Relationship Id="rId42" Type="http://schemas.openxmlformats.org/officeDocument/2006/relationships/hyperlink" Target="mailto:tsbfgan@itu.int" TargetMode="External"/><Relationship Id="rId47" Type="http://schemas.openxmlformats.org/officeDocument/2006/relationships/hyperlink" Target="mailto:luigi.licciardi@huawei.com" TargetMode="External"/><Relationship Id="rId50" Type="http://schemas.openxmlformats.org/officeDocument/2006/relationships/hyperlink" Target="mailto:denglingli@chinamobile.co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projects.tmforum.org/wiki/pages/viewpage.action?pageId=162962481" TargetMode="External"/><Relationship Id="rId29" Type="http://schemas.openxmlformats.org/officeDocument/2006/relationships/hyperlink" Target="mailto:thomas.tovinger@ericsson.com" TargetMode="External"/><Relationship Id="rId11" Type="http://schemas.openxmlformats.org/officeDocument/2006/relationships/hyperlink" Target="https://projects.tmforum.org/wiki/display/ASC/AN-SDO+Collaboration+Home?src=sidebar" TargetMode="External"/><Relationship Id="rId24" Type="http://schemas.openxmlformats.org/officeDocument/2006/relationships/hyperlink" Target="mailto:Zarri@gsma.com" TargetMode="External"/><Relationship Id="rId32" Type="http://schemas.openxmlformats.org/officeDocument/2006/relationships/hyperlink" Target="mailto:Mirko.Cano@etsi.org" TargetMode="External"/><Relationship Id="rId37" Type="http://schemas.openxmlformats.org/officeDocument/2006/relationships/hyperlink" Target="mailto:liuyang@ccsa.org.cn" TargetMode="External"/><Relationship Id="rId40" Type="http://schemas.openxmlformats.org/officeDocument/2006/relationships/hyperlink" Target="mailto:tte@cs.fau.de" TargetMode="External"/><Relationship Id="rId45" Type="http://schemas.openxmlformats.org/officeDocument/2006/relationships/hyperlink" Target="mailto:kevin.mcdonnell@huawei.com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Anthony.Brand@etsi.org" TargetMode="External"/><Relationship Id="rId31" Type="http://schemas.openxmlformats.org/officeDocument/2006/relationships/hyperlink" Target="mailto:maryse.gardella@nokia.com" TargetMode="External"/><Relationship Id="rId44" Type="http://schemas.openxmlformats.org/officeDocument/2006/relationships/hyperlink" Target="mailto:dong.sun@futurewei.com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hyperlink" Target="mailto:hliu@gsma.com" TargetMode="External"/><Relationship Id="rId27" Type="http://schemas.openxmlformats.org/officeDocument/2006/relationships/hyperlink" Target="mailto:feifei.lou@ngmn.org" TargetMode="External"/><Relationship Id="rId30" Type="http://schemas.openxmlformats.org/officeDocument/2006/relationships/hyperlink" Target="mailto:zoulan@huawei.com" TargetMode="External"/><Relationship Id="rId35" Type="http://schemas.openxmlformats.org/officeDocument/2006/relationships/hyperlink" Target="mailto:wjli@bupt.edu.cn" TargetMode="External"/><Relationship Id="rId43" Type="http://schemas.openxmlformats.org/officeDocument/2006/relationships/hyperlink" Target="mailto:aboasman@tmforum.org" TargetMode="External"/><Relationship Id="rId48" Type="http://schemas.openxmlformats.org/officeDocument/2006/relationships/hyperlink" Target="mailto:dmilham@tmforum.org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projects.tmforum.org/wiki/display/ASC/2021-08-16+M-SDO+AN+Formal+Liaison+Meeting+notes+%239" TargetMode="External"/><Relationship Id="rId3" Type="http://schemas.openxmlformats.org/officeDocument/2006/relationships/styles" Target="styles.xml"/><Relationship Id="rId12" Type="http://schemas.openxmlformats.org/officeDocument/2006/relationships/hyperlink" Target="https://projects.tmforum.org/wiki/display/ASC/2021-08-16+M-SDO+AN+Formal+Liaison+Meeting+notes+%239" TargetMode="External"/><Relationship Id="rId17" Type="http://schemas.openxmlformats.org/officeDocument/2006/relationships/hyperlink" Target="https://projects.tmforum.org/wiki/display/ASC/Multi-SDO+AN+Meeting+Schedules" TargetMode="External"/><Relationship Id="rId25" Type="http://schemas.openxmlformats.org/officeDocument/2006/relationships/hyperlink" Target="mailto:magnus.buhrgard@ericsson.com" TargetMode="External"/><Relationship Id="rId33" Type="http://schemas.openxmlformats.org/officeDocument/2006/relationships/hyperlink" Target="mailto:zhaosz@ccsa.org.cn" TargetMode="External"/><Relationship Id="rId38" Type="http://schemas.openxmlformats.org/officeDocument/2006/relationships/hyperlink" Target="mailto:m.borst@ieee.org" TargetMode="External"/><Relationship Id="rId46" Type="http://schemas.openxmlformats.org/officeDocument/2006/relationships/hyperlink" Target="mailto:Yuval.Stein@teoco.com" TargetMode="External"/><Relationship Id="rId20" Type="http://schemas.openxmlformats.org/officeDocument/2006/relationships/hyperlink" Target="mailto:ISGsupport@etsi.org" TargetMode="External"/><Relationship Id="rId41" Type="http://schemas.openxmlformats.org/officeDocument/2006/relationships/hyperlink" Target="mailto:leon.wong@rakuten.com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projects.tmforum.org/wiki/display/~dmilham@tmforum.org" TargetMode="External"/><Relationship Id="rId23" Type="http://schemas.openxmlformats.org/officeDocument/2006/relationships/hyperlink" Target="mailto:CGavilanes@gsma.com" TargetMode="External"/><Relationship Id="rId28" Type="http://schemas.openxmlformats.org/officeDocument/2006/relationships/hyperlink" Target="mailto:3GPPLiaison@etsi.org" TargetMode="External"/><Relationship Id="rId36" Type="http://schemas.openxmlformats.org/officeDocument/2006/relationships/hyperlink" Target="mailto:zhangdehua@caict.ac.cn" TargetMode="External"/><Relationship Id="rId49" Type="http://schemas.openxmlformats.org/officeDocument/2006/relationships/hyperlink" Target="mailto:nakamura.takayuki@nttcom.co.j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1</TotalTime>
  <Pages>4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Cecilia Ortega Lagos</cp:lastModifiedBy>
  <cp:revision>5</cp:revision>
  <cp:lastPrinted>2009-03-03T21:56:00Z</cp:lastPrinted>
  <dcterms:created xsi:type="dcterms:W3CDTF">2021-08-18T02:35:00Z</dcterms:created>
  <dcterms:modified xsi:type="dcterms:W3CDTF">2021-08-18T02:47:00Z</dcterms:modified>
</cp:coreProperties>
</file>